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CD2CE5" w:rsidRPr="00591C7B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CE5" w:rsidRPr="002876B8" w:rsidRDefault="00CD2CE5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CE5" w:rsidRPr="002876B8" w:rsidRDefault="00CD2CE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CD2CE5" w:rsidRPr="002876B8" w:rsidRDefault="00CD2CE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CE5" w:rsidRPr="002876B8" w:rsidRDefault="00CD2CE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CD2CE5" w:rsidRPr="002876B8" w:rsidRDefault="00CD2CE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CD2CE5" w:rsidRPr="002876B8" w:rsidRDefault="00CD2CE5" w:rsidP="002876B8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CD2CE5" w:rsidRPr="006D58AB" w:rsidRDefault="00CD2CE5" w:rsidP="006D58AB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US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CD2CE5" w:rsidRPr="006D58AB" w:rsidRDefault="00CD2CE5" w:rsidP="006D58AB">
      <w:pPr>
        <w:pStyle w:val="Heading1"/>
        <w:jc w:val="center"/>
        <w:rPr>
          <w:sz w:val="24"/>
        </w:rPr>
      </w:pPr>
      <w:r w:rsidRPr="006D58AB">
        <w:rPr>
          <w:sz w:val="24"/>
        </w:rPr>
        <w:t>СПРАВКА</w:t>
      </w:r>
    </w:p>
    <w:p w:rsidR="00CD2CE5" w:rsidRPr="006D58AB" w:rsidRDefault="00CD2CE5" w:rsidP="006D58A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D58AB">
        <w:rPr>
          <w:rFonts w:ascii="Times New Roman" w:hAnsi="Times New Roman"/>
          <w:b/>
          <w:bCs/>
          <w:sz w:val="24"/>
          <w:szCs w:val="24"/>
        </w:rPr>
        <w:t xml:space="preserve">о результатах проверки журналов  в 5-11 классах </w:t>
      </w:r>
    </w:p>
    <w:p w:rsidR="00CD2CE5" w:rsidRPr="006D58AB" w:rsidRDefault="00CD2CE5" w:rsidP="006D58A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D58AB">
        <w:rPr>
          <w:rFonts w:ascii="Times New Roman" w:hAnsi="Times New Roman"/>
          <w:b/>
          <w:bCs/>
          <w:sz w:val="24"/>
          <w:szCs w:val="24"/>
        </w:rPr>
        <w:t>09.01. 2020г.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color w:val="000000"/>
        </w:rPr>
      </w:pPr>
      <w:r w:rsidRPr="006D58AB">
        <w:rPr>
          <w:color w:val="000000"/>
        </w:rPr>
        <w:t>9 января 2020 года согласно плану внутришкольного контроля была проведена административная проверка ведения классных журналов 5-11 классов.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 </w:t>
      </w:r>
      <w:r w:rsidRPr="006D58AB">
        <w:rPr>
          <w:b/>
          <w:bCs/>
          <w:color w:val="000000"/>
        </w:rPr>
        <w:t>Цели проверки: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проверить классные журналы с целью контроля правильности их заполнения, соблюдение классными руководителями и учителями-предметниками инструкций по ведению и заполнению классного журнала;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выполнение учебных программ и практической части программ;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объективность выставления оценок;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регулярность проверки знаний;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анализ накопляемости отметок;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своевременность, полнота, правильность записей в журнале;</w:t>
      </w:r>
    </w:p>
    <w:p w:rsidR="00CD2CE5" w:rsidRPr="006D58AB" w:rsidRDefault="00CD2CE5" w:rsidP="006D58AB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соблюдение единого орфографического режима оформления классных журналов.</w:t>
      </w:r>
    </w:p>
    <w:p w:rsidR="00CD2CE5" w:rsidRPr="006D58AB" w:rsidRDefault="00CD2CE5" w:rsidP="006D58AB">
      <w:pPr>
        <w:pStyle w:val="NormalWeb"/>
        <w:shd w:val="clear" w:color="auto" w:fill="FFFFFF"/>
        <w:spacing w:after="120"/>
        <w:ind w:firstLine="360"/>
        <w:jc w:val="both"/>
        <w:rPr>
          <w:color w:val="000000"/>
        </w:rPr>
      </w:pPr>
      <w:r w:rsidRPr="006D58AB">
        <w:rPr>
          <w:color w:val="000000"/>
        </w:rPr>
        <w:t>Проверка показала, что большинство записей в журналах  заполняются согласно</w:t>
      </w:r>
      <w:r w:rsidRPr="006D58AB">
        <w:t xml:space="preserve"> </w:t>
      </w:r>
      <w:r w:rsidRPr="006D58AB">
        <w:rPr>
          <w:color w:val="000000"/>
        </w:rPr>
        <w:t>Инструкции по ведению деловой документации в муниципальномобщеобразовательном учреждении города Джанкоя Республики Крым «Школа-гимназия «№6»: 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• у большинства учителей аккуратно производятся записи;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• своевременно и объективно выставлены оценки за 2 четверть ( 1 полугодие),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• программный материал выполнен  по всем учебным предметам;  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• контрольные, лабораторные, практические работы проведены согласно календарно-тематическому планированию.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6D58AB">
        <w:rPr>
          <w:color w:val="000000"/>
        </w:rPr>
        <w:t>Не выявлены замечания в журналах следующих классов: 5Б,6А,6В,7А,7Б,7В,8Б,10А,11АБ</w:t>
      </w:r>
    </w:p>
    <w:p w:rsidR="00CD2CE5" w:rsidRPr="006D58AB" w:rsidRDefault="00CD2CE5" w:rsidP="006D58AB">
      <w:pPr>
        <w:pStyle w:val="NormalWeb"/>
        <w:shd w:val="clear" w:color="auto" w:fill="FFFFFF"/>
        <w:spacing w:before="0" w:beforeAutospacing="0" w:after="120" w:afterAutospacing="0"/>
        <w:jc w:val="both"/>
        <w:rPr>
          <w:b/>
          <w:color w:val="000000"/>
        </w:rPr>
      </w:pPr>
      <w:r w:rsidRPr="006D58AB">
        <w:rPr>
          <w:b/>
        </w:rPr>
        <w:t>Замечания в классных журналах:</w:t>
      </w:r>
    </w:p>
    <w:tbl>
      <w:tblPr>
        <w:tblW w:w="109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2"/>
        <w:gridCol w:w="1941"/>
        <w:gridCol w:w="2187"/>
        <w:gridCol w:w="5865"/>
      </w:tblGrid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912" w:type="dxa"/>
          </w:tcPr>
          <w:p w:rsidR="00CD2CE5" w:rsidRPr="006D58AB" w:rsidRDefault="00CD2CE5" w:rsidP="00666F98">
            <w:pPr>
              <w:pStyle w:val="Heading2"/>
              <w:framePr w:hSpace="0" w:wrap="auto" w:vAnchor="margin" w:hAnchor="text" w:xAlign="left" w:yAlign="inline"/>
            </w:pPr>
            <w:r w:rsidRPr="006D58AB">
              <w:t xml:space="preserve">Класс                 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pStyle w:val="Heading2"/>
              <w:framePr w:hSpace="0" w:wrap="auto" w:vAnchor="margin" w:hAnchor="text" w:xAlign="left" w:yAlign="inline"/>
            </w:pPr>
            <w:r w:rsidRPr="006D58AB">
              <w:t>Предмет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pStyle w:val="Heading2"/>
              <w:framePr w:hSpace="0" w:wrap="auto" w:vAnchor="margin" w:hAnchor="text" w:xAlign="left" w:yAlign="inline"/>
            </w:pPr>
            <w:r w:rsidRPr="006D58AB">
              <w:t>Учитель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pStyle w:val="Heading2"/>
              <w:framePr w:hSpace="0" w:wrap="auto" w:vAnchor="margin" w:hAnchor="text" w:xAlign="left" w:yAlign="inline"/>
            </w:pPr>
            <w:r w:rsidRPr="006D58AB">
              <w:t>Замечание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5А</w:t>
            </w:r>
          </w:p>
          <w:p w:rsidR="00CD2CE5" w:rsidRPr="006D58AB" w:rsidRDefault="00CD2CE5" w:rsidP="00666F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Сенько Е.В.</w:t>
            </w:r>
          </w:p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Захаров Г.М.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низкая накопляемость оценок</w:t>
            </w:r>
          </w:p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CD2CE5" w:rsidRPr="006D58AB" w:rsidRDefault="00CD2CE5" w:rsidP="00666F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Сенько Е.В.</w:t>
            </w:r>
          </w:p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Захаров Г.М.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низкая накопляемость оценок</w:t>
            </w:r>
          </w:p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Захаров Г.М.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низкая накопляемость оценок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7Г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Захаров Г.М.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Нет записи о выполнении программы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Гулак Н.И.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Исправлена оценка за четверть.</w:t>
            </w:r>
          </w:p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Не заполнена стр.75, сводная ведомость учета посещаемости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8В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Гарбуз И.Б.</w:t>
            </w:r>
          </w:p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Не выставлены оценки за 2 четверть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Исправление оценок у 2-х учащихся ( стр.16)</w:t>
            </w:r>
          </w:p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Оценки выставлены карандашом ( стр.49)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Исправление оценок ( стр.18)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Исправление оценок ( стр.19)</w:t>
            </w:r>
          </w:p>
        </w:tc>
      </w:tr>
      <w:tr w:rsidR="00CD2CE5" w:rsidRPr="006D58AB" w:rsidTr="00666F98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12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1941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Сводная таблица пропущенных уроков</w:t>
            </w:r>
          </w:p>
        </w:tc>
        <w:tc>
          <w:tcPr>
            <w:tcW w:w="2187" w:type="dxa"/>
          </w:tcPr>
          <w:p w:rsidR="00CD2CE5" w:rsidRPr="006D58AB" w:rsidRDefault="00CD2CE5" w:rsidP="00666F98">
            <w:pPr>
              <w:ind w:left="-108" w:right="-100"/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</w:tc>
        <w:tc>
          <w:tcPr>
            <w:tcW w:w="5865" w:type="dxa"/>
          </w:tcPr>
          <w:p w:rsidR="00CD2CE5" w:rsidRPr="006D58AB" w:rsidRDefault="00CD2CE5" w:rsidP="00666F98">
            <w:pPr>
              <w:rPr>
                <w:rFonts w:ascii="Times New Roman" w:hAnsi="Times New Roman"/>
                <w:sz w:val="24"/>
                <w:szCs w:val="24"/>
              </w:rPr>
            </w:pPr>
            <w:r w:rsidRPr="006D58AB">
              <w:rPr>
                <w:rFonts w:ascii="Times New Roman" w:hAnsi="Times New Roman"/>
                <w:sz w:val="24"/>
                <w:szCs w:val="24"/>
              </w:rPr>
              <w:t>Не заполнена сводная таблица пропусков уроков</w:t>
            </w:r>
          </w:p>
        </w:tc>
      </w:tr>
    </w:tbl>
    <w:p w:rsidR="00CD2CE5" w:rsidRPr="006D58AB" w:rsidRDefault="00CD2CE5" w:rsidP="006D58AB">
      <w:pPr>
        <w:ind w:left="-900"/>
        <w:rPr>
          <w:rFonts w:ascii="Times New Roman" w:hAnsi="Times New Roman"/>
          <w:sz w:val="24"/>
          <w:szCs w:val="24"/>
        </w:rPr>
      </w:pPr>
    </w:p>
    <w:p w:rsidR="00CD2CE5" w:rsidRPr="006D58AB" w:rsidRDefault="00CD2CE5" w:rsidP="006D58AB">
      <w:pPr>
        <w:ind w:left="-900"/>
        <w:rPr>
          <w:rFonts w:ascii="Times New Roman" w:hAnsi="Times New Roman"/>
          <w:sz w:val="24"/>
          <w:szCs w:val="24"/>
        </w:rPr>
      </w:pPr>
      <w:r w:rsidRPr="006D58AB">
        <w:rPr>
          <w:rFonts w:ascii="Times New Roman" w:hAnsi="Times New Roman"/>
          <w:sz w:val="24"/>
          <w:szCs w:val="24"/>
        </w:rPr>
        <w:t xml:space="preserve">По результатам проверки классных журналов можно сделать следующие </w:t>
      </w:r>
      <w:r w:rsidRPr="006D58AB">
        <w:rPr>
          <w:rFonts w:ascii="Times New Roman" w:hAnsi="Times New Roman"/>
          <w:b/>
          <w:bCs/>
          <w:sz w:val="24"/>
          <w:szCs w:val="24"/>
          <w:u w:val="single"/>
        </w:rPr>
        <w:t>выводы</w:t>
      </w:r>
      <w:r w:rsidRPr="006D58AB">
        <w:rPr>
          <w:rFonts w:ascii="Times New Roman" w:hAnsi="Times New Roman"/>
          <w:sz w:val="24"/>
          <w:szCs w:val="24"/>
        </w:rPr>
        <w:t>.</w:t>
      </w:r>
    </w:p>
    <w:p w:rsidR="00CD2CE5" w:rsidRPr="006D58AB" w:rsidRDefault="00CD2CE5" w:rsidP="006D58AB">
      <w:pPr>
        <w:pStyle w:val="BodyTextIndent"/>
      </w:pPr>
    </w:p>
    <w:p w:rsidR="00CD2CE5" w:rsidRPr="006D58AB" w:rsidRDefault="00CD2CE5" w:rsidP="006D58AB">
      <w:pPr>
        <w:pStyle w:val="BodyTextIndent"/>
        <w:numPr>
          <w:ilvl w:val="0"/>
          <w:numId w:val="34"/>
        </w:numPr>
        <w:jc w:val="both"/>
      </w:pPr>
      <w:r w:rsidRPr="006D58AB">
        <w:t>Следует отметить низкую накопляемость оценок по следующим предметам:</w:t>
      </w:r>
      <w:r w:rsidRPr="006D58AB">
        <w:br/>
        <w:t>технология, физкультура.</w:t>
      </w:r>
    </w:p>
    <w:p w:rsidR="00CD2CE5" w:rsidRPr="006D58AB" w:rsidRDefault="00CD2CE5" w:rsidP="006D58AB">
      <w:pPr>
        <w:pStyle w:val="BodyTextIndent"/>
        <w:numPr>
          <w:ilvl w:val="0"/>
          <w:numId w:val="34"/>
        </w:numPr>
        <w:jc w:val="both"/>
      </w:pPr>
      <w:r w:rsidRPr="006D58AB">
        <w:t>Отсутствие записи о выполнении программы по технологии (учитель Захаров Г.М.)</w:t>
      </w:r>
    </w:p>
    <w:p w:rsidR="00CD2CE5" w:rsidRPr="006D58AB" w:rsidRDefault="00CD2CE5" w:rsidP="006D58AB">
      <w:pPr>
        <w:pStyle w:val="BodyTextIndent"/>
        <w:numPr>
          <w:ilvl w:val="0"/>
          <w:numId w:val="34"/>
        </w:numPr>
        <w:jc w:val="both"/>
      </w:pPr>
      <w:r w:rsidRPr="006D58AB">
        <w:t>Не заполнены ведомости о количестве  пропущенных уроков и сводная ведомость учета посещаемости в 8В (Кривошеев В.В.) и в 10Б классах ( Ротт Е.А)</w:t>
      </w:r>
    </w:p>
    <w:p w:rsidR="00CD2CE5" w:rsidRPr="006D58AB" w:rsidRDefault="00CD2CE5" w:rsidP="006D58AB">
      <w:pPr>
        <w:pStyle w:val="BodyTextIndent"/>
        <w:ind w:left="0"/>
        <w:jc w:val="both"/>
      </w:pPr>
    </w:p>
    <w:p w:rsidR="00CD2CE5" w:rsidRPr="006D58AB" w:rsidRDefault="00CD2CE5" w:rsidP="006D58AB">
      <w:pPr>
        <w:pStyle w:val="BodyTextIndent"/>
        <w:ind w:left="0"/>
        <w:jc w:val="both"/>
      </w:pPr>
    </w:p>
    <w:p w:rsidR="00CD2CE5" w:rsidRPr="006D58AB" w:rsidRDefault="00CD2CE5" w:rsidP="006D58AB">
      <w:pPr>
        <w:pStyle w:val="BodyTextIndent"/>
        <w:ind w:left="0"/>
        <w:jc w:val="both"/>
        <w:rPr>
          <w:b/>
        </w:rPr>
      </w:pPr>
      <w:r w:rsidRPr="006D58AB">
        <w:rPr>
          <w:b/>
        </w:rPr>
        <w:t>Рекомендации:</w:t>
      </w:r>
    </w:p>
    <w:p w:rsidR="00CD2CE5" w:rsidRPr="006D58AB" w:rsidRDefault="00CD2CE5" w:rsidP="006D58AB">
      <w:pPr>
        <w:pStyle w:val="BodyTextIndent"/>
        <w:numPr>
          <w:ilvl w:val="0"/>
          <w:numId w:val="36"/>
        </w:numPr>
        <w:jc w:val="both"/>
      </w:pPr>
      <w:r w:rsidRPr="006D58AB">
        <w:t>Устранить выявленные замечания при проверке журналов до 20.01.2020</w:t>
      </w:r>
    </w:p>
    <w:p w:rsidR="00CD2CE5" w:rsidRPr="006D58AB" w:rsidRDefault="00CD2CE5" w:rsidP="006D58AB">
      <w:pPr>
        <w:pStyle w:val="BodyTextIndent"/>
        <w:numPr>
          <w:ilvl w:val="0"/>
          <w:numId w:val="36"/>
        </w:numPr>
        <w:jc w:val="both"/>
      </w:pPr>
      <w:r w:rsidRPr="006D58AB">
        <w:t>Руководителям МО на заседаниях предметных МО до 01.09.2018 г. повторно изучить Инструкцию 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:rsidR="00CD2CE5" w:rsidRPr="006D58AB" w:rsidRDefault="00CD2CE5" w:rsidP="006D58AB">
      <w:pPr>
        <w:pStyle w:val="BodyTextIndent"/>
        <w:numPr>
          <w:ilvl w:val="0"/>
          <w:numId w:val="36"/>
        </w:numPr>
        <w:jc w:val="both"/>
      </w:pPr>
      <w:r w:rsidRPr="006D58AB">
        <w:t>Ставить своевременно отметку об ознакомлении с замечаниями в</w:t>
      </w:r>
    </w:p>
    <w:p w:rsidR="00CD2CE5" w:rsidRPr="006D58AB" w:rsidRDefault="00CD2CE5" w:rsidP="006D58AB">
      <w:pPr>
        <w:pStyle w:val="BodyTextIndent"/>
        <w:ind w:left="360"/>
        <w:jc w:val="both"/>
      </w:pPr>
      <w:r w:rsidRPr="006D58AB">
        <w:t xml:space="preserve">       соответствующем разделе классного журнала</w:t>
      </w:r>
    </w:p>
    <w:p w:rsidR="00CD2CE5" w:rsidRPr="006D58AB" w:rsidRDefault="00CD2CE5" w:rsidP="006D58AB">
      <w:pPr>
        <w:pStyle w:val="BodyTextIndent"/>
        <w:numPr>
          <w:ilvl w:val="0"/>
          <w:numId w:val="36"/>
        </w:numPr>
        <w:jc w:val="both"/>
      </w:pPr>
      <w:r w:rsidRPr="006D58AB">
        <w:t>Не допускать в классных журналах никаких исправлений</w:t>
      </w:r>
    </w:p>
    <w:p w:rsidR="00CD2CE5" w:rsidRPr="006D58AB" w:rsidRDefault="00CD2CE5" w:rsidP="006D58AB">
      <w:pPr>
        <w:pStyle w:val="BodyTextIndent"/>
      </w:pPr>
    </w:p>
    <w:p w:rsidR="00CD2CE5" w:rsidRPr="006D58AB" w:rsidRDefault="00CD2CE5" w:rsidP="006D58AB">
      <w:pPr>
        <w:pStyle w:val="BodyTextIndent"/>
      </w:pPr>
    </w:p>
    <w:p w:rsidR="00CD2CE5" w:rsidRPr="006D58AB" w:rsidRDefault="00CD2CE5" w:rsidP="006D58AB">
      <w:pPr>
        <w:pStyle w:val="BodyTextIndent"/>
        <w:ind w:firstLine="1260"/>
      </w:pPr>
      <w:r w:rsidRPr="006D58AB">
        <w:t>Заместители директора по УР:</w:t>
      </w:r>
    </w:p>
    <w:p w:rsidR="00CD2CE5" w:rsidRPr="006D58AB" w:rsidRDefault="00CD2CE5" w:rsidP="006D58AB">
      <w:pPr>
        <w:pStyle w:val="BodyTextIndent"/>
        <w:ind w:firstLine="12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pt;margin-top:5.8pt;width:65.4pt;height:46.8pt;z-index:-251658240">
            <v:imagedata r:id="rId5" o:title=""/>
          </v:shape>
        </w:pict>
      </w:r>
      <w:r w:rsidRPr="006D58AB">
        <w:t xml:space="preserve">                     </w:t>
      </w:r>
    </w:p>
    <w:p w:rsidR="00CD2CE5" w:rsidRPr="006D58AB" w:rsidRDefault="00CD2CE5" w:rsidP="006D58AB">
      <w:pPr>
        <w:pStyle w:val="BodyTextIndent"/>
        <w:ind w:firstLine="1260"/>
      </w:pPr>
      <w:r w:rsidRPr="006D58AB">
        <w:t xml:space="preserve">                    Бакулева Л.В.</w:t>
      </w:r>
    </w:p>
    <w:p w:rsidR="00CD2CE5" w:rsidRPr="006D58AB" w:rsidRDefault="00CD2CE5" w:rsidP="006D58AB">
      <w:pPr>
        <w:pStyle w:val="BodyTextIndent"/>
        <w:ind w:firstLine="1260"/>
      </w:pPr>
    </w:p>
    <w:p w:rsidR="00CD2CE5" w:rsidRPr="006D58AB" w:rsidRDefault="00CD2CE5" w:rsidP="006D58AB">
      <w:pPr>
        <w:pStyle w:val="BodyTextIndent"/>
        <w:ind w:firstLine="1260"/>
      </w:pPr>
    </w:p>
    <w:p w:rsidR="00CD2CE5" w:rsidRPr="006D58AB" w:rsidRDefault="00CD2CE5" w:rsidP="006D58AB">
      <w:pPr>
        <w:pStyle w:val="BodyTextIndent"/>
        <w:ind w:firstLine="1260"/>
      </w:pPr>
      <w:r>
        <w:rPr>
          <w:noProof/>
        </w:rPr>
        <w:pict>
          <v:shape id="_x0000_s1027" type="#_x0000_t75" style="position:absolute;left:0;text-align:left;margin-left:-9pt;margin-top:4.6pt;width:117pt;height:43.3pt;z-index:-251657216">
            <v:imagedata r:id="rId6" o:title=""/>
          </v:shape>
        </w:pict>
      </w:r>
    </w:p>
    <w:p w:rsidR="00CD2CE5" w:rsidRPr="006D58AB" w:rsidRDefault="00CD2CE5" w:rsidP="006D58AB">
      <w:pPr>
        <w:pStyle w:val="BodyTextIndent"/>
        <w:ind w:firstLine="1260"/>
      </w:pPr>
      <w:r w:rsidRPr="006D58AB">
        <w:t xml:space="preserve">                              Гоморова А.А.</w:t>
      </w:r>
    </w:p>
    <w:p w:rsidR="00CD2CE5" w:rsidRPr="006D58AB" w:rsidRDefault="00CD2CE5">
      <w:pPr>
        <w:rPr>
          <w:rFonts w:ascii="Times New Roman" w:hAnsi="Times New Roman"/>
          <w:sz w:val="24"/>
          <w:szCs w:val="24"/>
        </w:rPr>
      </w:pPr>
    </w:p>
    <w:sectPr w:rsidR="00CD2CE5" w:rsidRPr="006D58AB" w:rsidSect="006D58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1679A"/>
    <w:multiLevelType w:val="hybridMultilevel"/>
    <w:tmpl w:val="1F50C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915B41"/>
    <w:multiLevelType w:val="hybridMultilevel"/>
    <w:tmpl w:val="1CD8DF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35C21FAA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48703F"/>
    <w:multiLevelType w:val="multilevel"/>
    <w:tmpl w:val="FE7C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2"/>
  </w:num>
  <w:num w:numId="4">
    <w:abstractNumId w:val="21"/>
  </w:num>
  <w:num w:numId="5">
    <w:abstractNumId w:val="31"/>
  </w:num>
  <w:num w:numId="6">
    <w:abstractNumId w:val="22"/>
  </w:num>
  <w:num w:numId="7">
    <w:abstractNumId w:val="2"/>
  </w:num>
  <w:num w:numId="8">
    <w:abstractNumId w:val="18"/>
  </w:num>
  <w:num w:numId="9">
    <w:abstractNumId w:val="10"/>
  </w:num>
  <w:num w:numId="10">
    <w:abstractNumId w:val="9"/>
  </w:num>
  <w:num w:numId="11">
    <w:abstractNumId w:val="8"/>
  </w:num>
  <w:num w:numId="12">
    <w:abstractNumId w:val="13"/>
  </w:num>
  <w:num w:numId="13">
    <w:abstractNumId w:val="25"/>
  </w:num>
  <w:num w:numId="14">
    <w:abstractNumId w:val="29"/>
  </w:num>
  <w:num w:numId="15">
    <w:abstractNumId w:val="23"/>
  </w:num>
  <w:num w:numId="16">
    <w:abstractNumId w:val="11"/>
  </w:num>
  <w:num w:numId="17">
    <w:abstractNumId w:val="30"/>
  </w:num>
  <w:num w:numId="18">
    <w:abstractNumId w:val="20"/>
  </w:num>
  <w:num w:numId="19">
    <w:abstractNumId w:val="27"/>
  </w:num>
  <w:num w:numId="20">
    <w:abstractNumId w:val="1"/>
  </w:num>
  <w:num w:numId="21">
    <w:abstractNumId w:val="26"/>
  </w:num>
  <w:num w:numId="22">
    <w:abstractNumId w:val="34"/>
  </w:num>
  <w:num w:numId="23">
    <w:abstractNumId w:val="28"/>
  </w:num>
  <w:num w:numId="24">
    <w:abstractNumId w:val="35"/>
  </w:num>
  <w:num w:numId="25">
    <w:abstractNumId w:val="4"/>
  </w:num>
  <w:num w:numId="26">
    <w:abstractNumId w:val="24"/>
  </w:num>
  <w:num w:numId="27">
    <w:abstractNumId w:val="17"/>
  </w:num>
  <w:num w:numId="28">
    <w:abstractNumId w:val="12"/>
  </w:num>
  <w:num w:numId="29">
    <w:abstractNumId w:val="3"/>
  </w:num>
  <w:num w:numId="30">
    <w:abstractNumId w:val="5"/>
  </w:num>
  <w:num w:numId="31">
    <w:abstractNumId w:val="16"/>
  </w:num>
  <w:num w:numId="32">
    <w:abstractNumId w:val="19"/>
  </w:num>
  <w:num w:numId="33">
    <w:abstractNumId w:val="15"/>
  </w:num>
  <w:num w:numId="34">
    <w:abstractNumId w:val="14"/>
  </w:num>
  <w:num w:numId="35">
    <w:abstractNumId w:val="33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3D"/>
    <w:rsid w:val="00042227"/>
    <w:rsid w:val="000B7A06"/>
    <w:rsid w:val="00130A78"/>
    <w:rsid w:val="00154E57"/>
    <w:rsid w:val="001B6401"/>
    <w:rsid w:val="001C2027"/>
    <w:rsid w:val="001D785A"/>
    <w:rsid w:val="00203D8A"/>
    <w:rsid w:val="002876B8"/>
    <w:rsid w:val="002958C5"/>
    <w:rsid w:val="002B6A75"/>
    <w:rsid w:val="002C5F21"/>
    <w:rsid w:val="002D5A3A"/>
    <w:rsid w:val="00304D9A"/>
    <w:rsid w:val="00306C3D"/>
    <w:rsid w:val="003643FF"/>
    <w:rsid w:val="003B48E4"/>
    <w:rsid w:val="004D6E9A"/>
    <w:rsid w:val="00591C7B"/>
    <w:rsid w:val="00645B4D"/>
    <w:rsid w:val="00666F98"/>
    <w:rsid w:val="006D58AB"/>
    <w:rsid w:val="007470C3"/>
    <w:rsid w:val="00857A1F"/>
    <w:rsid w:val="00865CD7"/>
    <w:rsid w:val="009F2384"/>
    <w:rsid w:val="00A339C6"/>
    <w:rsid w:val="00A472E6"/>
    <w:rsid w:val="00AE08DF"/>
    <w:rsid w:val="00BE51B2"/>
    <w:rsid w:val="00CB1B65"/>
    <w:rsid w:val="00CD2CE5"/>
    <w:rsid w:val="00D91346"/>
    <w:rsid w:val="00E012C2"/>
    <w:rsid w:val="00F8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85A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58AB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D58AB"/>
    <w:pPr>
      <w:keepNext/>
      <w:framePr w:hSpace="180" w:wrap="around" w:vAnchor="text" w:hAnchor="margin" w:xAlign="center" w:y="758"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F2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F2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</w:rPr>
  </w:style>
  <w:style w:type="character" w:customStyle="1" w:styleId="32">
    <w:name w:val="Заголовок №3 (2)_"/>
    <w:basedOn w:val="DefaultParagraphFont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Normal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FollowedHyperlink">
    <w:name w:val="FollowedHyperlink"/>
    <w:basedOn w:val="DefaultParagraphFont"/>
    <w:uiPriority w:val="99"/>
    <w:semiHidden/>
    <w:rsid w:val="00BE51B2"/>
    <w:rPr>
      <w:rFonts w:cs="Times New Roman"/>
      <w:color w:val="954F72"/>
      <w:u w:val="single"/>
    </w:rPr>
  </w:style>
  <w:style w:type="table" w:styleId="TableGrid">
    <w:name w:val="Table Grid"/>
    <w:basedOn w:val="TableNormal"/>
    <w:uiPriority w:val="99"/>
    <w:rsid w:val="00203D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1B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D58AB"/>
    <w:pPr>
      <w:spacing w:after="0" w:line="240" w:lineRule="auto"/>
      <w:ind w:left="-900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B7F25"/>
    <w:rPr>
      <w:lang w:eastAsia="en-US"/>
    </w:rPr>
  </w:style>
  <w:style w:type="paragraph" w:styleId="NormalWeb">
    <w:name w:val="Normal (Web)"/>
    <w:basedOn w:val="Normal"/>
    <w:uiPriority w:val="99"/>
    <w:rsid w:val="006D58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543</Words>
  <Characters>3097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2017-09-29T07:30:00Z</cp:lastPrinted>
  <dcterms:created xsi:type="dcterms:W3CDTF">2020-01-16T18:22:00Z</dcterms:created>
  <dcterms:modified xsi:type="dcterms:W3CDTF">2020-01-16T18:22:00Z</dcterms:modified>
</cp:coreProperties>
</file>